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4867E" w14:textId="0B404BBB" w:rsidR="00A727CA" w:rsidRDefault="00F91572" w:rsidP="00F9157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91572">
        <w:rPr>
          <w:sz w:val="64"/>
          <w:szCs w:val="64"/>
        </w:rPr>
        <w:t>Probabilities</w:t>
      </w:r>
    </w:p>
    <w:p w14:paraId="3CA5FE54" w14:textId="471ABB99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t>Card set A</w:t>
      </w:r>
    </w:p>
    <w:p w14:paraId="52B88AE1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0EF1A738" w14:textId="77777777" w:rsidTr="00923696">
        <w:trPr>
          <w:trHeight w:val="2441"/>
        </w:trPr>
        <w:tc>
          <w:tcPr>
            <w:tcW w:w="2590" w:type="dxa"/>
            <w:vAlign w:val="center"/>
          </w:tcPr>
          <w:p w14:paraId="0DDDE979" w14:textId="77777777" w:rsidR="00F91572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1 </w:t>
            </w:r>
          </w:p>
          <w:p w14:paraId="15527797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17C28AEA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Flipping a coin and it landing heads</w:t>
            </w:r>
          </w:p>
        </w:tc>
        <w:tc>
          <w:tcPr>
            <w:tcW w:w="2590" w:type="dxa"/>
            <w:vAlign w:val="center"/>
          </w:tcPr>
          <w:p w14:paraId="1D57E92F" w14:textId="77777777" w:rsidR="00F91572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 rolling a 6 </w:t>
            </w:r>
          </w:p>
          <w:p w14:paraId="50997010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296CF44C" w14:textId="77777777" w:rsidR="00F91572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7 </w:t>
            </w:r>
          </w:p>
          <w:p w14:paraId="53E4E352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</w:tr>
      <w:tr w:rsidR="00F91572" w14:paraId="7E4306B1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7A8CE6E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being picked at random from numbers 1 to 20</w:t>
            </w:r>
          </w:p>
        </w:tc>
        <w:tc>
          <w:tcPr>
            <w:tcW w:w="2590" w:type="dxa"/>
            <w:vAlign w:val="center"/>
          </w:tcPr>
          <w:p w14:paraId="52044FEA" w14:textId="77777777" w:rsidR="00F91572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Spinning a 5 on spinner labelled </w:t>
            </w:r>
          </w:p>
          <w:p w14:paraId="0A7AAAD0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to 8</w:t>
            </w:r>
          </w:p>
        </w:tc>
        <w:tc>
          <w:tcPr>
            <w:tcW w:w="2590" w:type="dxa"/>
            <w:vAlign w:val="center"/>
          </w:tcPr>
          <w:p w14:paraId="1EF7A922" w14:textId="77777777" w:rsidR="00F91572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number less than 7 </w:t>
            </w:r>
          </w:p>
          <w:p w14:paraId="1E204057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56510BEA" w14:textId="77777777" w:rsidR="00F91572" w:rsidRPr="00B226E0" w:rsidRDefault="00F91572" w:rsidP="006C0558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ball from a bag containing 3 red, 6 green and 1 blue balls?</w:t>
            </w:r>
          </w:p>
        </w:tc>
      </w:tr>
      <w:tr w:rsidR="00F91572" w14:paraId="42E807EB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C64A9B6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even number on a dice</w:t>
            </w:r>
          </w:p>
        </w:tc>
        <w:tc>
          <w:tcPr>
            <w:tcW w:w="2590" w:type="dxa"/>
            <w:vAlign w:val="center"/>
          </w:tcPr>
          <w:p w14:paraId="6CCF9D3B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 number greater than 4 on a dice?</w:t>
            </w:r>
          </w:p>
        </w:tc>
        <w:tc>
          <w:tcPr>
            <w:tcW w:w="2590" w:type="dxa"/>
            <w:vAlign w:val="center"/>
          </w:tcPr>
          <w:p w14:paraId="73CFD2D9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06D8B6C3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65A93771" w14:textId="77777777" w:rsidR="00923696" w:rsidRDefault="00923696" w:rsidP="00923696">
      <w:pPr>
        <w:rPr>
          <w:b/>
          <w:bCs/>
          <w:color w:val="4472C4" w:themeColor="accent1"/>
          <w:sz w:val="36"/>
          <w:szCs w:val="36"/>
        </w:rPr>
      </w:pPr>
    </w:p>
    <w:p w14:paraId="4C86E131" w14:textId="77777777" w:rsidR="00201391" w:rsidRDefault="00201391">
      <w:pPr>
        <w:spacing w:after="0"/>
        <w:rPr>
          <w:b/>
          <w:bCs/>
          <w:color w:val="4472C4" w:themeColor="accent1"/>
          <w:sz w:val="36"/>
          <w:szCs w:val="36"/>
        </w:rPr>
      </w:pPr>
      <w:r>
        <w:rPr>
          <w:b/>
          <w:bCs/>
          <w:color w:val="4472C4" w:themeColor="accent1"/>
          <w:sz w:val="36"/>
          <w:szCs w:val="36"/>
        </w:rPr>
        <w:br w:type="page"/>
      </w:r>
    </w:p>
    <w:p w14:paraId="6CC2CD97" w14:textId="2AA9BB65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lastRenderedPageBreak/>
        <w:t xml:space="preserve">Card set </w:t>
      </w:r>
      <w:r>
        <w:rPr>
          <w:b/>
          <w:bCs/>
          <w:color w:val="4472C4" w:themeColor="accent1"/>
          <w:sz w:val="36"/>
          <w:szCs w:val="36"/>
        </w:rPr>
        <w:t>B</w:t>
      </w: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2439DFD6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2C4436F9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Flipping 2 coins </w:t>
            </w:r>
          </w:p>
          <w:p w14:paraId="4FFDB0B1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both landing </w:t>
            </w:r>
          </w:p>
          <w:p w14:paraId="52706605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tails?</w:t>
            </w:r>
          </w:p>
        </w:tc>
        <w:tc>
          <w:tcPr>
            <w:tcW w:w="2590" w:type="dxa"/>
            <w:vAlign w:val="center"/>
          </w:tcPr>
          <w:p w14:paraId="3D06A0FD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Spinning a number greater than 2 on a spinner labelled 1 to 8</w:t>
            </w:r>
          </w:p>
        </w:tc>
        <w:tc>
          <w:tcPr>
            <w:tcW w:w="2590" w:type="dxa"/>
            <w:vAlign w:val="center"/>
          </w:tcPr>
          <w:p w14:paraId="425AD537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odd number less than 5 on a dice?</w:t>
            </w:r>
          </w:p>
        </w:tc>
        <w:tc>
          <w:tcPr>
            <w:tcW w:w="2590" w:type="dxa"/>
            <w:vAlign w:val="center"/>
          </w:tcPr>
          <w:p w14:paraId="31B26783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or red ball from a bag containing 3 red, 5 green or 2 blue balls?</w:t>
            </w:r>
          </w:p>
        </w:tc>
      </w:tr>
      <w:tr w:rsidR="00F91572" w14:paraId="38689532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5B4CE703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Throwing 2 dice </w:t>
            </w:r>
          </w:p>
          <w:p w14:paraId="304748DD" w14:textId="77777777" w:rsidR="00F91572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getting a </w:t>
            </w:r>
          </w:p>
          <w:p w14:paraId="39C319E8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 of 12?</w:t>
            </w:r>
          </w:p>
        </w:tc>
        <w:tc>
          <w:tcPr>
            <w:tcW w:w="2590" w:type="dxa"/>
            <w:vAlign w:val="center"/>
          </w:tcPr>
          <w:p w14:paraId="0CC5A809" w14:textId="77777777" w:rsidR="00F91572" w:rsidRPr="00B226E0" w:rsidRDefault="00F91572" w:rsidP="006C0558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greater than 6 being picked at random from the numbers 1 to 20</w:t>
            </w:r>
          </w:p>
        </w:tc>
        <w:tc>
          <w:tcPr>
            <w:tcW w:w="2590" w:type="dxa"/>
            <w:vAlign w:val="center"/>
          </w:tcPr>
          <w:p w14:paraId="15CC1114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50B7DB65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308166" w14:textId="77777777" w:rsidR="00F91572" w:rsidRPr="00F91572" w:rsidRDefault="00F91572" w:rsidP="00F91572"/>
    <w:sectPr w:rsidR="00F91572" w:rsidRPr="00F91572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79F7" w14:textId="77777777" w:rsidR="00A362C6" w:rsidRDefault="00A362C6" w:rsidP="00F96C86">
      <w:r>
        <w:separator/>
      </w:r>
    </w:p>
  </w:endnote>
  <w:endnote w:type="continuationSeparator" w:id="0">
    <w:p w14:paraId="67CA4B82" w14:textId="77777777" w:rsidR="00A362C6" w:rsidRDefault="00A362C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2A8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BDB72" w14:textId="77777777" w:rsidR="00A362C6" w:rsidRDefault="00A362C6" w:rsidP="00F96C86">
      <w:r>
        <w:separator/>
      </w:r>
    </w:p>
  </w:footnote>
  <w:footnote w:type="continuationSeparator" w:id="0">
    <w:p w14:paraId="591368E3" w14:textId="77777777" w:rsidR="00A362C6" w:rsidRDefault="00A362C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FB6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7D63501" wp14:editId="4FBC42A0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454D71C" wp14:editId="45CCFEA0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4511577" wp14:editId="15B1722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E0CC5F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572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3DFC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139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E0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0558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75BD7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696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62C6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157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BDE942"/>
  <w15:docId w15:val="{FDE2686A-29BF-4104-A32D-1E1A898A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2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2023-03-22T17:36:00Z</dcterms:created>
  <dcterms:modified xsi:type="dcterms:W3CDTF">2023-03-22T17:36:00Z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